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AC4" w:rsidRDefault="00B35AC4" w:rsidP="00455E9A">
      <w:pPr>
        <w:spacing w:after="0" w:line="240" w:lineRule="auto"/>
        <w:jc w:val="right"/>
        <w:outlineLvl w:val="0"/>
      </w:pPr>
      <w:r>
        <w:t xml:space="preserve">                                                                              Додаток </w:t>
      </w:r>
      <w:r>
        <w:softHyphen/>
      </w:r>
      <w:r>
        <w:softHyphen/>
      </w:r>
      <w:r>
        <w:softHyphen/>
        <w:t>2(2.2</w:t>
      </w:r>
      <w:r w:rsidRPr="00D029D8">
        <w:t xml:space="preserve">) до передавального </w:t>
      </w:r>
      <w:r>
        <w:t xml:space="preserve">            </w:t>
      </w:r>
      <w:r w:rsidRPr="00D029D8">
        <w:t xml:space="preserve">акту Браїлів </w:t>
      </w:r>
      <w:r>
        <w:t>–</w:t>
      </w:r>
      <w:r w:rsidRPr="00D029D8">
        <w:t xml:space="preserve"> Сьомаки</w:t>
      </w:r>
    </w:p>
    <w:p w:rsidR="00B35AC4" w:rsidRPr="00D029D8" w:rsidRDefault="00B35AC4" w:rsidP="00455E9A">
      <w:pPr>
        <w:spacing w:after="0" w:line="240" w:lineRule="auto"/>
        <w:jc w:val="center"/>
        <w:outlineLvl w:val="0"/>
      </w:pPr>
    </w:p>
    <w:p w:rsidR="00B35AC4" w:rsidRPr="00D029D8" w:rsidRDefault="00B35AC4" w:rsidP="008306DD">
      <w:pPr>
        <w:spacing w:after="0" w:line="240" w:lineRule="auto"/>
        <w:jc w:val="center"/>
        <w:outlineLvl w:val="0"/>
        <w:rPr>
          <w:b/>
          <w:bCs/>
        </w:rPr>
      </w:pPr>
      <w:r w:rsidRPr="00D029D8">
        <w:rPr>
          <w:b/>
          <w:bCs/>
        </w:rPr>
        <w:t>Сьомацька загальноосвітня школа І - ІІ ступенів</w:t>
      </w:r>
    </w:p>
    <w:p w:rsidR="00B35AC4" w:rsidRDefault="00B35AC4" w:rsidP="008F52D2">
      <w:pPr>
        <w:spacing w:after="0" w:line="240" w:lineRule="auto"/>
      </w:pPr>
    </w:p>
    <w:tbl>
      <w:tblPr>
        <w:tblW w:w="9438" w:type="dxa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993"/>
        <w:gridCol w:w="442"/>
        <w:gridCol w:w="3564"/>
        <w:gridCol w:w="69"/>
        <w:gridCol w:w="540"/>
        <w:gridCol w:w="38"/>
        <w:gridCol w:w="551"/>
        <w:gridCol w:w="1174"/>
        <w:gridCol w:w="567"/>
        <w:gridCol w:w="1500"/>
      </w:tblGrid>
      <w:tr w:rsidR="00B35AC4" w:rsidRPr="009B0EAA">
        <w:trPr>
          <w:tblHeader/>
        </w:trPr>
        <w:tc>
          <w:tcPr>
            <w:tcW w:w="993" w:type="dxa"/>
            <w:vMerge w:val="restart"/>
            <w:textDirection w:val="btLr"/>
            <w:vAlign w:val="center"/>
          </w:tcPr>
          <w:p w:rsidR="00B35AC4" w:rsidRPr="009B0EAA" w:rsidRDefault="00B35AC4" w:rsidP="009B0EAA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42" w:type="dxa"/>
            <w:vMerge w:val="restart"/>
            <w:vAlign w:val="center"/>
          </w:tcPr>
          <w:p w:rsidR="00B35AC4" w:rsidRPr="009B0EAA" w:rsidRDefault="00B35AC4" w:rsidP="009B0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№ з/п</w:t>
            </w:r>
          </w:p>
        </w:tc>
        <w:tc>
          <w:tcPr>
            <w:tcW w:w="3564" w:type="dxa"/>
            <w:vMerge w:val="restart"/>
            <w:vAlign w:val="center"/>
          </w:tcPr>
          <w:p w:rsidR="00B35AC4" w:rsidRPr="009B0EAA" w:rsidRDefault="00B35AC4" w:rsidP="009B0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B0EAA"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647" w:type="dxa"/>
            <w:gridSpan w:val="3"/>
            <w:vMerge w:val="restart"/>
            <w:textDirection w:val="btLr"/>
            <w:vAlign w:val="center"/>
          </w:tcPr>
          <w:p w:rsidR="00B35AC4" w:rsidRPr="009B0EAA" w:rsidRDefault="00B35AC4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Ізнос станом на 01.01.209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25" w:type="dxa"/>
            <w:gridSpan w:val="2"/>
            <w:vAlign w:val="center"/>
          </w:tcPr>
          <w:p w:rsidR="00B35AC4" w:rsidRPr="009B0EAA" w:rsidRDefault="00B35AC4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Фактична наявність</w:t>
            </w:r>
          </w:p>
          <w:p w:rsidR="00B35AC4" w:rsidRPr="009B0EAA" w:rsidRDefault="00B35AC4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2067" w:type="dxa"/>
            <w:gridSpan w:val="2"/>
            <w:vAlign w:val="center"/>
          </w:tcPr>
          <w:p w:rsidR="00B35AC4" w:rsidRPr="009B0EAA" w:rsidRDefault="00B35AC4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За даними бухгалтерсь</w:t>
            </w:r>
            <w:r>
              <w:rPr>
                <w:sz w:val="16"/>
                <w:szCs w:val="16"/>
              </w:rPr>
              <w:t>кого обліку станом на 01.01.2019</w:t>
            </w:r>
            <w:r w:rsidRPr="009B0EAA">
              <w:rPr>
                <w:sz w:val="16"/>
                <w:szCs w:val="16"/>
              </w:rPr>
              <w:t xml:space="preserve"> р.</w:t>
            </w:r>
          </w:p>
        </w:tc>
      </w:tr>
      <w:tr w:rsidR="00B35AC4" w:rsidRPr="009B0EAA">
        <w:trPr>
          <w:tblHeader/>
        </w:trPr>
        <w:tc>
          <w:tcPr>
            <w:tcW w:w="993" w:type="dxa"/>
            <w:vMerge/>
          </w:tcPr>
          <w:p w:rsidR="00B35AC4" w:rsidRPr="009B0EAA" w:rsidRDefault="00B35AC4" w:rsidP="009B0EAA">
            <w:pPr>
              <w:spacing w:after="0" w:line="240" w:lineRule="auto"/>
            </w:pPr>
          </w:p>
        </w:tc>
        <w:tc>
          <w:tcPr>
            <w:tcW w:w="442" w:type="dxa"/>
            <w:vMerge/>
          </w:tcPr>
          <w:p w:rsidR="00B35AC4" w:rsidRPr="009B0EAA" w:rsidRDefault="00B35AC4" w:rsidP="009B0EAA">
            <w:pPr>
              <w:spacing w:after="0" w:line="240" w:lineRule="auto"/>
            </w:pPr>
          </w:p>
        </w:tc>
        <w:tc>
          <w:tcPr>
            <w:tcW w:w="3564" w:type="dxa"/>
            <w:vMerge/>
          </w:tcPr>
          <w:p w:rsidR="00B35AC4" w:rsidRPr="009B0EAA" w:rsidRDefault="00B35AC4" w:rsidP="009B0EAA">
            <w:pPr>
              <w:spacing w:after="0" w:line="240" w:lineRule="auto"/>
            </w:pPr>
          </w:p>
        </w:tc>
        <w:tc>
          <w:tcPr>
            <w:tcW w:w="647" w:type="dxa"/>
            <w:gridSpan w:val="3"/>
            <w:vMerge/>
          </w:tcPr>
          <w:p w:rsidR="00B35AC4" w:rsidRPr="009B0EAA" w:rsidRDefault="00B35AC4" w:rsidP="009B0EAA">
            <w:pPr>
              <w:spacing w:after="0" w:line="240" w:lineRule="auto"/>
            </w:pPr>
          </w:p>
        </w:tc>
        <w:tc>
          <w:tcPr>
            <w:tcW w:w="551" w:type="dxa"/>
            <w:vAlign w:val="center"/>
          </w:tcPr>
          <w:p w:rsidR="00B35AC4" w:rsidRPr="009B0EAA" w:rsidRDefault="00B35AC4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174" w:type="dxa"/>
            <w:vAlign w:val="center"/>
          </w:tcPr>
          <w:p w:rsidR="00B35AC4" w:rsidRPr="009B0EAA" w:rsidRDefault="00B35AC4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  <w:tc>
          <w:tcPr>
            <w:tcW w:w="567" w:type="dxa"/>
            <w:vAlign w:val="center"/>
          </w:tcPr>
          <w:p w:rsidR="00B35AC4" w:rsidRPr="009B0EAA" w:rsidRDefault="00B35AC4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К-сть</w:t>
            </w:r>
          </w:p>
        </w:tc>
        <w:tc>
          <w:tcPr>
            <w:tcW w:w="1500" w:type="dxa"/>
            <w:vAlign w:val="center"/>
          </w:tcPr>
          <w:p w:rsidR="00B35AC4" w:rsidRPr="009B0EAA" w:rsidRDefault="00B35AC4" w:rsidP="009B0EA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0EAA">
              <w:rPr>
                <w:sz w:val="16"/>
                <w:szCs w:val="16"/>
              </w:rPr>
              <w:t>Сума</w:t>
            </w:r>
          </w:p>
        </w:tc>
      </w:tr>
      <w:tr w:rsidR="00B35AC4" w:rsidRPr="009B0EAA">
        <w:tc>
          <w:tcPr>
            <w:tcW w:w="9438" w:type="dxa"/>
            <w:gridSpan w:val="10"/>
          </w:tcPr>
          <w:p w:rsidR="00B35AC4" w:rsidRPr="009B0EAA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B0EAA">
              <w:rPr>
                <w:b/>
                <w:bCs/>
                <w:sz w:val="24"/>
                <w:szCs w:val="24"/>
              </w:rPr>
              <w:t>Рахунок 1113 Завгосп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Дор</w:t>
            </w:r>
            <w:r w:rsidRPr="004C7F55">
              <w:rPr>
                <w:sz w:val="24"/>
                <w:szCs w:val="24"/>
                <w:lang w:val="en-US"/>
              </w:rPr>
              <w:t>і</w:t>
            </w:r>
            <w:r w:rsidRPr="004C7F55">
              <w:rPr>
                <w:sz w:val="24"/>
                <w:szCs w:val="24"/>
              </w:rPr>
              <w:t xml:space="preserve">жка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Вогнегасник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47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Стільці тверді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811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65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1610,00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65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1610,00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Стільці п/мякі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186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15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375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15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375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Стільці м’які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Столи різні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114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229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Столи олднотумбові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1600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20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3200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20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3200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Столи прості поліровані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129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258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258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9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Стіл кухонний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52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Норжовка по дереву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15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11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Ножовка по металу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Карнизи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23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161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23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161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13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Стелажі бібліотечні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15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14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Рубанки столярні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17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35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15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Шаф книжний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245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14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490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14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490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16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Вішалка стояча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17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Печать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18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Ножиці битові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19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26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20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Електрорубанок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97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195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195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21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Шкаф дитячий для одягу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Сейф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23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Лещата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27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57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57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24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Дрель ручна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16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25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Мікроскоп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26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Меблі Техаські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465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12/38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930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12/38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930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27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Столярний верстак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180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360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360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28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Електролобзік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11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29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Вішалка групова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30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Котел опалювальний КС-Т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196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393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393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31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Ванна миюча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36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32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Дзвінок шкільний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33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Електрофон шкільний стер.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21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45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34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Електроточило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16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35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Часи кварцові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36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Парти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1425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57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2850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57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2850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37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Фуганок з редуктором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19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39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38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Лобзик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39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Ключ газовий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40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Палатка туристична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41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Електрофон стерео-Волна 307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25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42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Магнітофон «Маяк»260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240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480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480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43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Набір столярних інструментів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13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44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45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Дошка класна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400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46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Часи настінні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13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47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Стенди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165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23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330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23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330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48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Стенд «правило для вчителя»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49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Стенд «структ. І тема уроку»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50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Рахівниця учнів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51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Політичний словник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52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Затемнення для штор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48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48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53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Замки навісні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18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54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Набір викруток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55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Газовий конвектор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464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929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929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56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Сигналізатор загазованості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210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420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420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57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Молоток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11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58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Ножовка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11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59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Лобзік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60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</w:rPr>
              <w:t xml:space="preserve">Принтер Canon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163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327</w:t>
            </w:r>
            <w:r>
              <w:rPr>
                <w:sz w:val="24"/>
                <w:szCs w:val="24"/>
                <w:lang w:val="ru-RU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327</w:t>
            </w:r>
            <w:r>
              <w:rPr>
                <w:sz w:val="24"/>
                <w:szCs w:val="24"/>
                <w:lang w:val="ru-RU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61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 xml:space="preserve">Сканер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116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232</w:t>
            </w:r>
            <w:r>
              <w:rPr>
                <w:sz w:val="24"/>
                <w:szCs w:val="24"/>
                <w:lang w:val="ru-RU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232</w:t>
            </w:r>
            <w:r>
              <w:rPr>
                <w:sz w:val="24"/>
                <w:szCs w:val="24"/>
                <w:lang w:val="ru-RU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62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Лычильник 3ф. ел. 100а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252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505</w:t>
            </w:r>
            <w:r>
              <w:rPr>
                <w:sz w:val="24"/>
                <w:szCs w:val="24"/>
                <w:lang w:val="ru-RU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505</w:t>
            </w:r>
            <w:r>
              <w:rPr>
                <w:sz w:val="24"/>
                <w:szCs w:val="24"/>
                <w:lang w:val="ru-RU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63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  <w:lang w:val="ru-RU"/>
              </w:rPr>
              <w:t xml:space="preserve">Методичний посібн. По </w:t>
            </w:r>
            <w:r w:rsidRPr="004C7F55">
              <w:rPr>
                <w:sz w:val="24"/>
                <w:szCs w:val="24"/>
              </w:rPr>
              <w:t>ОБЖД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96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193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193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64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Методики  по фізиці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90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180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180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65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Методики по матем.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63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66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Методична література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67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Шухляда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25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68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1418D7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4C7F55">
              <w:rPr>
                <w:sz w:val="24"/>
                <w:szCs w:val="24"/>
                <w:lang w:val="en-US"/>
              </w:rPr>
              <w:t>DIMM MBPC 800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155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230</w:t>
            </w:r>
            <w:r>
              <w:rPr>
                <w:sz w:val="24"/>
                <w:szCs w:val="24"/>
                <w:lang w:val="ru-RU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4C7F55">
              <w:rPr>
                <w:sz w:val="24"/>
                <w:szCs w:val="24"/>
                <w:lang w:val="ru-RU"/>
              </w:rPr>
              <w:t>230</w:t>
            </w:r>
            <w:r>
              <w:rPr>
                <w:sz w:val="24"/>
                <w:szCs w:val="24"/>
                <w:lang w:val="ru-RU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69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  <w:lang w:val="ru-RU"/>
              </w:rPr>
              <w:t xml:space="preserve">Лічильник </w:t>
            </w:r>
            <w:r w:rsidRPr="004C7F55">
              <w:rPr>
                <w:sz w:val="24"/>
                <w:szCs w:val="24"/>
              </w:rPr>
              <w:t>НІК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343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685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685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70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Парта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909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1818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1818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71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Стілець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666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1332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1332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72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Дошка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1429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2859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2859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73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Шафа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2060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4120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4120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74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Шафа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1025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2050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2050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75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Кутове закінчення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535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1071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1071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76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Комплект меблів для учня (стіл,парта,стілець)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3250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6500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6500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77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Шафа напівзакрита  2-х дверна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906,5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1813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1813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78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Парта 2-х міст. З нахилом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1283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2565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2565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79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Дошка аудиторська зелена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266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531,9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531,9</w:t>
            </w:r>
            <w:r>
              <w:rPr>
                <w:sz w:val="24"/>
                <w:szCs w:val="24"/>
              </w:rPr>
              <w:t>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80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Тумба приставна 2-х дв.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221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442,80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442,8</w:t>
            </w:r>
            <w:r>
              <w:rPr>
                <w:sz w:val="24"/>
                <w:szCs w:val="24"/>
              </w:rPr>
              <w:t>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81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Шафа книжна н/п закр. 2-х дв.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936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1873,8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1873,8</w:t>
            </w:r>
            <w:r>
              <w:rPr>
                <w:sz w:val="24"/>
                <w:szCs w:val="24"/>
              </w:rPr>
              <w:t>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82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Дошка шкільна 3-х ств.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1199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2397,6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2397,6</w:t>
            </w:r>
            <w:r>
              <w:rPr>
                <w:sz w:val="24"/>
                <w:szCs w:val="24"/>
              </w:rPr>
              <w:t>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83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Стіл письмовий 1 дв.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249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499,5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499,5</w:t>
            </w:r>
            <w:r>
              <w:rPr>
                <w:sz w:val="24"/>
                <w:szCs w:val="24"/>
              </w:rPr>
              <w:t>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84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Полиця книжкова нестільна без скла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54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110,7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110,7</w:t>
            </w:r>
            <w:r>
              <w:rPr>
                <w:sz w:val="24"/>
                <w:szCs w:val="24"/>
              </w:rPr>
              <w:t>0</w:t>
            </w:r>
          </w:p>
        </w:tc>
      </w:tr>
      <w:tr w:rsidR="00B35AC4" w:rsidRPr="009B0EAA">
        <w:tc>
          <w:tcPr>
            <w:tcW w:w="993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33" w:type="dxa"/>
            <w:gridSpan w:val="2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70DEB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540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  <w:gridSpan w:val="2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48225,3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48225,3</w:t>
            </w:r>
          </w:p>
        </w:tc>
      </w:tr>
      <w:tr w:rsidR="00B35AC4" w:rsidRPr="009B0EAA">
        <w:tc>
          <w:tcPr>
            <w:tcW w:w="9438" w:type="dxa"/>
            <w:gridSpan w:val="10"/>
          </w:tcPr>
          <w:p w:rsidR="00B35AC4" w:rsidRPr="004C7F55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C7F55">
              <w:rPr>
                <w:b/>
                <w:bCs/>
                <w:sz w:val="24"/>
                <w:szCs w:val="24"/>
              </w:rPr>
              <w:t xml:space="preserve">Спортзал 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85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Кольца б/б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Гиря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Перекладина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14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Площадка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15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Метбол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Ботінки лижні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25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М’яч волейбольний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29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Насос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Фігурні шахмати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М’яч футбольний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91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185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185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Шашки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Городки і бити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633" w:type="dxa"/>
            <w:gridSpan w:val="2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Мати гімнастичні </w:t>
            </w:r>
          </w:p>
        </w:tc>
        <w:tc>
          <w:tcPr>
            <w:tcW w:w="54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448</w:t>
            </w:r>
          </w:p>
        </w:tc>
        <w:tc>
          <w:tcPr>
            <w:tcW w:w="589" w:type="dxa"/>
            <w:gridSpan w:val="2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897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897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33" w:type="dxa"/>
            <w:gridSpan w:val="2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70DEB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540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  <w:gridSpan w:val="2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1307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1307</w:t>
            </w:r>
          </w:p>
        </w:tc>
      </w:tr>
      <w:tr w:rsidR="00B35AC4" w:rsidRPr="009B0EAA">
        <w:tc>
          <w:tcPr>
            <w:tcW w:w="9438" w:type="dxa"/>
            <w:gridSpan w:val="10"/>
          </w:tcPr>
          <w:p w:rsidR="00B35AC4" w:rsidRPr="004C7F55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C7F55">
              <w:rPr>
                <w:b/>
                <w:bCs/>
                <w:sz w:val="24"/>
                <w:szCs w:val="24"/>
              </w:rPr>
              <w:t xml:space="preserve">Кабінет математики 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Набір цифр і літер з магнітними кріпленнями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11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Стенд «квадрати і куби  натур. чисел»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14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Стенд «степінь чисел»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14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Стенд «матем і гімн. розуму»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Властивості степеня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16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Властивості арифметичного кореня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16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Основи алгебраїчних тотожностей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16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Стенд «площа периметра середня лінія»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15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Стенд «функція та її графік»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37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4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70DEB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A70D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B35AC4" w:rsidRPr="00A70DEB" w:rsidRDefault="00B35AC4" w:rsidP="00A70D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B35AC4" w:rsidRPr="00A70DEB" w:rsidRDefault="00B35AC4" w:rsidP="00A70D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289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A70D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B35AC4" w:rsidRPr="00A70DEB" w:rsidRDefault="00B35AC4" w:rsidP="00A70D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289</w:t>
            </w:r>
          </w:p>
        </w:tc>
      </w:tr>
      <w:tr w:rsidR="00B35AC4" w:rsidRPr="009B0EAA">
        <w:tc>
          <w:tcPr>
            <w:tcW w:w="9438" w:type="dxa"/>
            <w:gridSpan w:val="10"/>
          </w:tcPr>
          <w:p w:rsidR="00B35AC4" w:rsidRPr="004C7F55" w:rsidRDefault="00B35AC4" w:rsidP="004C7F55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C7F55">
              <w:rPr>
                <w:b/>
                <w:bCs/>
                <w:sz w:val="24"/>
                <w:szCs w:val="24"/>
              </w:rPr>
              <w:t>Кабінет хімії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Нагрівач для пробірок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Хім. Набор №13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Стенд «класифікація неорганічних речовин»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13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Стенд «склад та назви солей»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13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Стенд «витиску вальний ряд металів»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Стенд «зміна забарв. Індикатор.  У розчині лугів»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13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Стенд «розчинність кислот, солей, основ у воді»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18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37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37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4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70DEB">
              <w:rPr>
                <w:b/>
                <w:bCs/>
                <w:sz w:val="24"/>
                <w:szCs w:val="24"/>
              </w:rPr>
              <w:t>Разом :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148</w:t>
            </w:r>
          </w:p>
        </w:tc>
      </w:tr>
      <w:tr w:rsidR="00B35AC4" w:rsidRPr="009B0EAA">
        <w:tc>
          <w:tcPr>
            <w:tcW w:w="9438" w:type="dxa"/>
            <w:gridSpan w:val="10"/>
          </w:tcPr>
          <w:p w:rsidR="00B35AC4" w:rsidRPr="004C7F55" w:rsidRDefault="00B35AC4" w:rsidP="004C7F55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C7F55">
              <w:rPr>
                <w:b/>
                <w:bCs/>
                <w:sz w:val="24"/>
                <w:szCs w:val="24"/>
              </w:rPr>
              <w:t>Кабінет фізики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Трансформатор учбовий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Вольтметр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Зубчата передача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Модель діючого мотору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Машина електрофона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Термометр демонстраційний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Розпридільний лічильник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37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Машина Атвуда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28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4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70DEB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170</w:t>
            </w:r>
          </w:p>
        </w:tc>
      </w:tr>
      <w:tr w:rsidR="00B35AC4" w:rsidRPr="009B0EAA">
        <w:tc>
          <w:tcPr>
            <w:tcW w:w="9438" w:type="dxa"/>
            <w:gridSpan w:val="10"/>
          </w:tcPr>
          <w:p w:rsidR="00B35AC4" w:rsidRPr="004C7F55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C7F55">
              <w:rPr>
                <w:b/>
                <w:bCs/>
                <w:sz w:val="24"/>
                <w:szCs w:val="24"/>
              </w:rPr>
              <w:t>Кабінет історії і географії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Колекція мінеральних гірських порід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Колекція розрізаних гірських порід і мінералів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Колекція гірських порід і мінералів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Посібник «Магнітні знаки»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4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70DEB">
              <w:rPr>
                <w:b/>
                <w:bCs/>
                <w:sz w:val="24"/>
                <w:szCs w:val="24"/>
              </w:rPr>
              <w:t>Разом :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44,00</w:t>
            </w:r>
          </w:p>
        </w:tc>
      </w:tr>
      <w:tr w:rsidR="00B35AC4" w:rsidRPr="009B0EAA">
        <w:tc>
          <w:tcPr>
            <w:tcW w:w="9438" w:type="dxa"/>
            <w:gridSpan w:val="10"/>
          </w:tcPr>
          <w:p w:rsidR="00B35AC4" w:rsidRPr="00094C3A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94C3A">
              <w:rPr>
                <w:b/>
                <w:bCs/>
                <w:sz w:val="24"/>
                <w:szCs w:val="24"/>
              </w:rPr>
              <w:t>Кабінет російської мови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Портрети письменників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4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70DEB">
              <w:rPr>
                <w:b/>
                <w:bCs/>
                <w:sz w:val="24"/>
                <w:szCs w:val="24"/>
              </w:rPr>
              <w:t>Разом :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12,00</w:t>
            </w:r>
          </w:p>
        </w:tc>
      </w:tr>
      <w:tr w:rsidR="00B35AC4" w:rsidRPr="009B0EAA">
        <w:tc>
          <w:tcPr>
            <w:tcW w:w="9438" w:type="dxa"/>
            <w:gridSpan w:val="10"/>
          </w:tcPr>
          <w:p w:rsidR="00B35AC4" w:rsidRPr="00094C3A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094C3A">
              <w:rPr>
                <w:b/>
                <w:bCs/>
                <w:sz w:val="24"/>
                <w:szCs w:val="24"/>
              </w:rPr>
              <w:t>Кабінет молодших класів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Стенд «Живи книго»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11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Стенд «Класний журнал»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11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Стенд «Куточок природи»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11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Стенд «Алфавіт»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11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Стенд «Таблиця множення»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11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4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70DEB">
              <w:rPr>
                <w:b/>
                <w:bCs/>
                <w:sz w:val="24"/>
                <w:szCs w:val="24"/>
              </w:rPr>
              <w:t>Разом :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110,00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110,00</w:t>
            </w:r>
          </w:p>
        </w:tc>
      </w:tr>
      <w:tr w:rsidR="00B35AC4" w:rsidRPr="009B0EAA">
        <w:tc>
          <w:tcPr>
            <w:tcW w:w="9438" w:type="dxa"/>
            <w:gridSpan w:val="10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70DEB">
              <w:rPr>
                <w:b/>
                <w:bCs/>
                <w:sz w:val="24"/>
                <w:szCs w:val="24"/>
              </w:rPr>
              <w:t>Кабінет біології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Колекція мінералів і гірських порід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Набір мікропрепаратів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Мікроскоп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61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123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123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Колекція грибів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7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Циклічний розвитку папороті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Циклічний розвиток моху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Циклічний розвиток одноклітинних водоростей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 xml:space="preserve">Таблиця по біології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551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4C7F55" w:rsidRDefault="00B35AC4" w:rsidP="00A70DE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4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70DEB">
              <w:rPr>
                <w:b/>
                <w:bCs/>
                <w:sz w:val="24"/>
                <w:szCs w:val="24"/>
              </w:rPr>
              <w:t>Разом :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198,00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198,00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4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70DEB">
              <w:rPr>
                <w:b/>
                <w:bCs/>
                <w:sz w:val="24"/>
                <w:szCs w:val="24"/>
              </w:rPr>
              <w:t>Разом по рах 1113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50503,3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50503,3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445" w:type="dxa"/>
            <w:gridSpan w:val="9"/>
          </w:tcPr>
          <w:p w:rsidR="00B35AC4" w:rsidRPr="00A70DEB" w:rsidRDefault="00B35AC4" w:rsidP="009B0EAA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A70DEB">
              <w:rPr>
                <w:b/>
                <w:bCs/>
                <w:sz w:val="24"/>
                <w:szCs w:val="24"/>
              </w:rPr>
              <w:t>Рах  1113а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М’яч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62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9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128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9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128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шкільна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915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1830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1830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п/м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826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18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1652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18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1652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 1 дв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275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550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550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 без полиці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80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160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160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книжкова напівзакрита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1382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4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2764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2764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Приставка до шафи з заокругл. табл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570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1140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1140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Жалюзі вертикальні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407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7,74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813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7,74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813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Жалюзі горизонтальні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32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0,8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64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0,8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64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Нейлони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1125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90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2250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90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2250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Кашпо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45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10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10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Замок накладний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19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Плита газова «Електа»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100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64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70DEB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A70D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B35AC4" w:rsidRPr="00A70DEB" w:rsidRDefault="00B35AC4" w:rsidP="00A70D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B35AC4" w:rsidRPr="00A70DEB" w:rsidRDefault="00B35AC4" w:rsidP="00A70D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11679,00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A70D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B35AC4" w:rsidRPr="00A70DEB" w:rsidRDefault="00B35AC4" w:rsidP="00A70D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11679,00</w:t>
            </w:r>
          </w:p>
        </w:tc>
      </w:tr>
      <w:tr w:rsidR="00B35AC4" w:rsidRPr="009B0EAA">
        <w:tc>
          <w:tcPr>
            <w:tcW w:w="9438" w:type="dxa"/>
            <w:gridSpan w:val="10"/>
          </w:tcPr>
          <w:p w:rsidR="00B35AC4" w:rsidRPr="004C7F55" w:rsidRDefault="00B35AC4" w:rsidP="00B565C4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Рахунок 1113с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Каструля алюмінева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47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2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Ковш емалірований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6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3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тенісний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100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4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Сітка тенісна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25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5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Миска п/м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12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4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Миска п/м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Відро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6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Годинник настінний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30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Телефонний апарат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13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Картина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125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250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250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 w:rsidRPr="004C7F5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Телевізор «</w:t>
            </w:r>
            <w:r>
              <w:rPr>
                <w:sz w:val="24"/>
                <w:szCs w:val="24"/>
                <w:lang w:val="en-US"/>
              </w:rPr>
              <w:t>Supra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70DEB">
              <w:rPr>
                <w:sz w:val="24"/>
                <w:szCs w:val="24"/>
                <w:lang w:val="ru-RU"/>
              </w:rPr>
              <w:t>497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70DE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70DEB">
              <w:rPr>
                <w:sz w:val="24"/>
                <w:szCs w:val="24"/>
                <w:lang w:val="ru-RU"/>
              </w:rPr>
              <w:t>994</w:t>
            </w:r>
            <w:r>
              <w:rPr>
                <w:sz w:val="24"/>
                <w:szCs w:val="24"/>
                <w:lang w:val="ru-RU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70DE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70DEB">
              <w:rPr>
                <w:sz w:val="24"/>
                <w:szCs w:val="24"/>
                <w:lang w:val="ru-RU"/>
              </w:rPr>
              <w:t>994</w:t>
            </w:r>
            <w:r>
              <w:rPr>
                <w:sz w:val="24"/>
                <w:szCs w:val="24"/>
                <w:lang w:val="ru-RU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564" w:type="dxa"/>
          </w:tcPr>
          <w:p w:rsidR="00B35AC4" w:rsidRPr="002137A6" w:rsidRDefault="00B35AC4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DVD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70DEB">
              <w:rPr>
                <w:sz w:val="24"/>
                <w:szCs w:val="24"/>
                <w:lang w:val="ru-RU"/>
              </w:rPr>
              <w:t>125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70DE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70DEB">
              <w:rPr>
                <w:sz w:val="24"/>
                <w:szCs w:val="24"/>
                <w:lang w:val="ru-RU"/>
              </w:rPr>
              <w:t>250</w:t>
            </w:r>
            <w:r>
              <w:rPr>
                <w:sz w:val="24"/>
                <w:szCs w:val="24"/>
                <w:lang w:val="ru-RU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70DEB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70DEB">
              <w:rPr>
                <w:sz w:val="24"/>
                <w:szCs w:val="24"/>
                <w:lang w:val="ru-RU"/>
              </w:rPr>
              <w:t>250</w:t>
            </w:r>
            <w:r>
              <w:rPr>
                <w:sz w:val="24"/>
                <w:szCs w:val="24"/>
                <w:lang w:val="ru-RU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564" w:type="dxa"/>
          </w:tcPr>
          <w:p w:rsidR="00B35AC4" w:rsidRPr="002137A6" w:rsidRDefault="00B35AC4" w:rsidP="009B0EA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>
              <w:rPr>
                <w:sz w:val="24"/>
                <w:szCs w:val="24"/>
              </w:rPr>
              <w:t>і</w:t>
            </w:r>
            <w:r>
              <w:rPr>
                <w:sz w:val="24"/>
                <w:szCs w:val="24"/>
                <w:lang w:val="ru-RU"/>
              </w:rPr>
              <w:t xml:space="preserve">дставка під вазони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15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Ваза велика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60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120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120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Декоративне дерево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45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Сувенір собака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25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Геліка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250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500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500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кряж з приставкою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500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шкільна 3-х ств.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404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809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809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з дзеркалом  д/одягу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328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656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656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книжна напівзакрита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1286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3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2573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2573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Приставка до шафи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508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1016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1016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для одягу з тумб. Для чемод.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328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656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656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160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320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320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B4112F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Дошка шкільна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217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434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434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меблів дитячів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500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Тумбочки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100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564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Стенди 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900</w:t>
            </w:r>
          </w:p>
        </w:tc>
        <w:tc>
          <w:tcPr>
            <w:tcW w:w="551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4</w:t>
            </w:r>
          </w:p>
        </w:tc>
        <w:tc>
          <w:tcPr>
            <w:tcW w:w="1174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1800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vAlign w:val="center"/>
          </w:tcPr>
          <w:p w:rsidR="00B35AC4" w:rsidRPr="00A70DEB" w:rsidRDefault="00B35AC4" w:rsidP="00B378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0DEB">
              <w:rPr>
                <w:sz w:val="24"/>
                <w:szCs w:val="24"/>
              </w:rPr>
              <w:t>1800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35AC4" w:rsidRPr="009B0EAA">
        <w:tc>
          <w:tcPr>
            <w:tcW w:w="993" w:type="dxa"/>
          </w:tcPr>
          <w:p w:rsidR="00B35AC4" w:rsidRPr="009B0EAA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42" w:type="dxa"/>
          </w:tcPr>
          <w:p w:rsidR="00B35AC4" w:rsidRPr="004C7F55" w:rsidRDefault="00B35AC4" w:rsidP="009B0EAA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64" w:type="dxa"/>
          </w:tcPr>
          <w:p w:rsidR="00B35AC4" w:rsidRPr="00A70DEB" w:rsidRDefault="00B35AC4" w:rsidP="009B0EAA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70DEB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647" w:type="dxa"/>
            <w:gridSpan w:val="3"/>
            <w:vAlign w:val="center"/>
          </w:tcPr>
          <w:p w:rsidR="00B35AC4" w:rsidRPr="00A70DEB" w:rsidRDefault="00B35AC4" w:rsidP="00A70D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" w:type="dxa"/>
            <w:vAlign w:val="center"/>
          </w:tcPr>
          <w:p w:rsidR="00B35AC4" w:rsidRPr="00A70DEB" w:rsidRDefault="00B35AC4" w:rsidP="00A70D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:rsidR="00B35AC4" w:rsidRPr="00A70DEB" w:rsidRDefault="00B35AC4" w:rsidP="00A70D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13288,00</w:t>
            </w:r>
          </w:p>
        </w:tc>
        <w:tc>
          <w:tcPr>
            <w:tcW w:w="567" w:type="dxa"/>
            <w:vAlign w:val="center"/>
          </w:tcPr>
          <w:p w:rsidR="00B35AC4" w:rsidRPr="00A70DEB" w:rsidRDefault="00B35AC4" w:rsidP="00A70D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:rsidR="00B35AC4" w:rsidRPr="00A70DEB" w:rsidRDefault="00B35AC4" w:rsidP="00A70D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13288,00</w:t>
            </w:r>
          </w:p>
        </w:tc>
      </w:tr>
    </w:tbl>
    <w:p w:rsidR="00B35AC4" w:rsidRPr="00F34EE6" w:rsidRDefault="00B35AC4" w:rsidP="008F52D2">
      <w:pPr>
        <w:spacing w:after="0" w:line="240" w:lineRule="auto"/>
      </w:pPr>
    </w:p>
    <w:sectPr w:rsidR="00B35AC4" w:rsidRPr="00F34EE6" w:rsidSect="00455E9A">
      <w:pgSz w:w="11906" w:h="16838"/>
      <w:pgMar w:top="54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AC4" w:rsidRDefault="00B35AC4" w:rsidP="002D282E">
      <w:pPr>
        <w:spacing w:after="0" w:line="240" w:lineRule="auto"/>
      </w:pPr>
      <w:r>
        <w:separator/>
      </w:r>
    </w:p>
  </w:endnote>
  <w:endnote w:type="continuationSeparator" w:id="0">
    <w:p w:rsidR="00B35AC4" w:rsidRDefault="00B35AC4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AC4" w:rsidRDefault="00B35AC4" w:rsidP="002D282E">
      <w:pPr>
        <w:spacing w:after="0" w:line="240" w:lineRule="auto"/>
      </w:pPr>
      <w:r>
        <w:separator/>
      </w:r>
    </w:p>
  </w:footnote>
  <w:footnote w:type="continuationSeparator" w:id="0">
    <w:p w:rsidR="00B35AC4" w:rsidRDefault="00B35AC4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282E"/>
    <w:rsid w:val="000051C1"/>
    <w:rsid w:val="00017F34"/>
    <w:rsid w:val="000262D0"/>
    <w:rsid w:val="000371F8"/>
    <w:rsid w:val="0005541D"/>
    <w:rsid w:val="00086EAC"/>
    <w:rsid w:val="00094121"/>
    <w:rsid w:val="00094C3A"/>
    <w:rsid w:val="00095F03"/>
    <w:rsid w:val="000A7E49"/>
    <w:rsid w:val="000D4B67"/>
    <w:rsid w:val="000F1D7B"/>
    <w:rsid w:val="000F4B7B"/>
    <w:rsid w:val="00107413"/>
    <w:rsid w:val="00111E73"/>
    <w:rsid w:val="001140F3"/>
    <w:rsid w:val="001367B9"/>
    <w:rsid w:val="00137B3A"/>
    <w:rsid w:val="00141523"/>
    <w:rsid w:val="001418D7"/>
    <w:rsid w:val="00150110"/>
    <w:rsid w:val="0015018F"/>
    <w:rsid w:val="00167A71"/>
    <w:rsid w:val="00171AD3"/>
    <w:rsid w:val="0017472E"/>
    <w:rsid w:val="00196ECE"/>
    <w:rsid w:val="001C6566"/>
    <w:rsid w:val="001C675C"/>
    <w:rsid w:val="001D24ED"/>
    <w:rsid w:val="001D358F"/>
    <w:rsid w:val="00207568"/>
    <w:rsid w:val="00210A13"/>
    <w:rsid w:val="002137A6"/>
    <w:rsid w:val="00230D54"/>
    <w:rsid w:val="002357A5"/>
    <w:rsid w:val="00247480"/>
    <w:rsid w:val="002477C2"/>
    <w:rsid w:val="002630B3"/>
    <w:rsid w:val="002655D3"/>
    <w:rsid w:val="002718F6"/>
    <w:rsid w:val="002C5A19"/>
    <w:rsid w:val="002D282E"/>
    <w:rsid w:val="002F6699"/>
    <w:rsid w:val="00300AD0"/>
    <w:rsid w:val="003157E5"/>
    <w:rsid w:val="00316BDD"/>
    <w:rsid w:val="00317694"/>
    <w:rsid w:val="003637F6"/>
    <w:rsid w:val="0038218C"/>
    <w:rsid w:val="00384B49"/>
    <w:rsid w:val="003A4914"/>
    <w:rsid w:val="003A7B3E"/>
    <w:rsid w:val="003B3163"/>
    <w:rsid w:val="003B3F4A"/>
    <w:rsid w:val="003B5D08"/>
    <w:rsid w:val="003C017A"/>
    <w:rsid w:val="003C41B2"/>
    <w:rsid w:val="003C4AF9"/>
    <w:rsid w:val="003E2500"/>
    <w:rsid w:val="003E5B7E"/>
    <w:rsid w:val="003F1F9B"/>
    <w:rsid w:val="0040005C"/>
    <w:rsid w:val="0042145E"/>
    <w:rsid w:val="004515C5"/>
    <w:rsid w:val="00455E9A"/>
    <w:rsid w:val="00463778"/>
    <w:rsid w:val="0048330A"/>
    <w:rsid w:val="004C7F55"/>
    <w:rsid w:val="004E21E9"/>
    <w:rsid w:val="004F0559"/>
    <w:rsid w:val="00521830"/>
    <w:rsid w:val="005225BD"/>
    <w:rsid w:val="00523602"/>
    <w:rsid w:val="00540B8B"/>
    <w:rsid w:val="00543097"/>
    <w:rsid w:val="005501FE"/>
    <w:rsid w:val="005600D3"/>
    <w:rsid w:val="00566DC5"/>
    <w:rsid w:val="00570268"/>
    <w:rsid w:val="005804DB"/>
    <w:rsid w:val="005A6ACD"/>
    <w:rsid w:val="005B6D81"/>
    <w:rsid w:val="005D046A"/>
    <w:rsid w:val="005E50AC"/>
    <w:rsid w:val="00614CC6"/>
    <w:rsid w:val="00617D92"/>
    <w:rsid w:val="00622419"/>
    <w:rsid w:val="00630F7C"/>
    <w:rsid w:val="006362DD"/>
    <w:rsid w:val="006639BB"/>
    <w:rsid w:val="006800AA"/>
    <w:rsid w:val="006B077D"/>
    <w:rsid w:val="006D592B"/>
    <w:rsid w:val="006E36D7"/>
    <w:rsid w:val="006F322D"/>
    <w:rsid w:val="007016AC"/>
    <w:rsid w:val="00723CD9"/>
    <w:rsid w:val="00751761"/>
    <w:rsid w:val="00774DD9"/>
    <w:rsid w:val="00781D50"/>
    <w:rsid w:val="007958EB"/>
    <w:rsid w:val="007A1F5F"/>
    <w:rsid w:val="007B0A15"/>
    <w:rsid w:val="007B6E1E"/>
    <w:rsid w:val="00815DDC"/>
    <w:rsid w:val="00823FDA"/>
    <w:rsid w:val="008306DD"/>
    <w:rsid w:val="00834BC8"/>
    <w:rsid w:val="008548F5"/>
    <w:rsid w:val="008711F6"/>
    <w:rsid w:val="00891CBA"/>
    <w:rsid w:val="008A7731"/>
    <w:rsid w:val="008B000B"/>
    <w:rsid w:val="008F52D2"/>
    <w:rsid w:val="008F5CF5"/>
    <w:rsid w:val="008F5F86"/>
    <w:rsid w:val="008F7DBA"/>
    <w:rsid w:val="009049CB"/>
    <w:rsid w:val="009116E9"/>
    <w:rsid w:val="009338AE"/>
    <w:rsid w:val="00940E3D"/>
    <w:rsid w:val="009521D0"/>
    <w:rsid w:val="009567EA"/>
    <w:rsid w:val="00985535"/>
    <w:rsid w:val="009869E6"/>
    <w:rsid w:val="009B0EAA"/>
    <w:rsid w:val="009B6B87"/>
    <w:rsid w:val="009C1A6F"/>
    <w:rsid w:val="009C7F29"/>
    <w:rsid w:val="009E0298"/>
    <w:rsid w:val="009F4463"/>
    <w:rsid w:val="009F65AC"/>
    <w:rsid w:val="00A252AD"/>
    <w:rsid w:val="00A6363A"/>
    <w:rsid w:val="00A662E3"/>
    <w:rsid w:val="00A70DEB"/>
    <w:rsid w:val="00A8015E"/>
    <w:rsid w:val="00A82AF9"/>
    <w:rsid w:val="00AA0B56"/>
    <w:rsid w:val="00AC45CC"/>
    <w:rsid w:val="00AC561C"/>
    <w:rsid w:val="00AD5C38"/>
    <w:rsid w:val="00AE7E9D"/>
    <w:rsid w:val="00AF1698"/>
    <w:rsid w:val="00AF36E0"/>
    <w:rsid w:val="00B21F03"/>
    <w:rsid w:val="00B32425"/>
    <w:rsid w:val="00B35AC4"/>
    <w:rsid w:val="00B378AE"/>
    <w:rsid w:val="00B4112F"/>
    <w:rsid w:val="00B41188"/>
    <w:rsid w:val="00B53725"/>
    <w:rsid w:val="00B565C4"/>
    <w:rsid w:val="00B61FAD"/>
    <w:rsid w:val="00B749FE"/>
    <w:rsid w:val="00B7547E"/>
    <w:rsid w:val="00B927BD"/>
    <w:rsid w:val="00BC0B79"/>
    <w:rsid w:val="00BC36BD"/>
    <w:rsid w:val="00BC6639"/>
    <w:rsid w:val="00BC6EB2"/>
    <w:rsid w:val="00BD5586"/>
    <w:rsid w:val="00BF5635"/>
    <w:rsid w:val="00C27D62"/>
    <w:rsid w:val="00C369B4"/>
    <w:rsid w:val="00C467DE"/>
    <w:rsid w:val="00C46A3E"/>
    <w:rsid w:val="00C645E1"/>
    <w:rsid w:val="00CC08DF"/>
    <w:rsid w:val="00CF27EA"/>
    <w:rsid w:val="00CF2C92"/>
    <w:rsid w:val="00CF6470"/>
    <w:rsid w:val="00D029D8"/>
    <w:rsid w:val="00D0664E"/>
    <w:rsid w:val="00D14137"/>
    <w:rsid w:val="00D20AD3"/>
    <w:rsid w:val="00D235E2"/>
    <w:rsid w:val="00D31432"/>
    <w:rsid w:val="00D40AA0"/>
    <w:rsid w:val="00D411FB"/>
    <w:rsid w:val="00D470DD"/>
    <w:rsid w:val="00D60881"/>
    <w:rsid w:val="00D71A4C"/>
    <w:rsid w:val="00D738A2"/>
    <w:rsid w:val="00D74BE4"/>
    <w:rsid w:val="00D91772"/>
    <w:rsid w:val="00D95F36"/>
    <w:rsid w:val="00D96D9F"/>
    <w:rsid w:val="00D97A55"/>
    <w:rsid w:val="00DA5FA0"/>
    <w:rsid w:val="00DC1187"/>
    <w:rsid w:val="00DF321F"/>
    <w:rsid w:val="00E24F4E"/>
    <w:rsid w:val="00E44C25"/>
    <w:rsid w:val="00E451DA"/>
    <w:rsid w:val="00E5420F"/>
    <w:rsid w:val="00E83C21"/>
    <w:rsid w:val="00EA2D0F"/>
    <w:rsid w:val="00EC7848"/>
    <w:rsid w:val="00ED414D"/>
    <w:rsid w:val="00EE7444"/>
    <w:rsid w:val="00EF79CF"/>
    <w:rsid w:val="00F34EE6"/>
    <w:rsid w:val="00F4509F"/>
    <w:rsid w:val="00F935BC"/>
    <w:rsid w:val="00FC59CE"/>
    <w:rsid w:val="00FD6098"/>
    <w:rsid w:val="00FE00CC"/>
    <w:rsid w:val="00FF260C"/>
    <w:rsid w:val="00FF2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69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D282E"/>
  </w:style>
  <w:style w:type="paragraph" w:styleId="Footer">
    <w:name w:val="footer"/>
    <w:basedOn w:val="Normal"/>
    <w:link w:val="FooterChar"/>
    <w:uiPriority w:val="99"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D282E"/>
  </w:style>
  <w:style w:type="table" w:styleId="TableGrid">
    <w:name w:val="Table Grid"/>
    <w:basedOn w:val="TableNormal"/>
    <w:uiPriority w:val="99"/>
    <w:rsid w:val="008F52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9C1A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30F7C"/>
    <w:rPr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470</TotalTime>
  <Pages>5</Pages>
  <Words>5716</Words>
  <Characters>3259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2(2</dc:title>
  <dc:subject/>
  <dc:creator>Сергій Дрозд</dc:creator>
  <cp:keywords/>
  <dc:description/>
  <cp:lastModifiedBy>Grinuk</cp:lastModifiedBy>
  <cp:revision>22</cp:revision>
  <cp:lastPrinted>2019-02-19T14:35:00Z</cp:lastPrinted>
  <dcterms:created xsi:type="dcterms:W3CDTF">2019-02-12T06:52:00Z</dcterms:created>
  <dcterms:modified xsi:type="dcterms:W3CDTF">2019-02-20T07:35:00Z</dcterms:modified>
</cp:coreProperties>
</file>